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173161" w:rsidTr="00173161" w14:paraId="27407C7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161" w:rsidRDefault="00173161" w14:paraId="73658145" w14:textId="6DA92BA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3161" w:rsidRDefault="00173161" w14:paraId="181D2A0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173161" w:rsidRDefault="00173161" w14:paraId="31E13E7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173161" w:rsidRDefault="00173161" w14:paraId="2925DD0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173161" w:rsidRDefault="00173161" w14:paraId="2C9D3D2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173161" w:rsidP="00173161" w:rsidRDefault="00173161" w14:paraId="6FF436B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173161" w:rsidP="00173161" w:rsidRDefault="00173161" w14:paraId="06E35DD4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173161" w:rsidP="00173161" w:rsidRDefault="00173161" w14:paraId="5B93379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St-2413/2019</w:t>
      </w:r>
    </w:p>
    <w:p w:rsidR="00173161" w:rsidP="00173161" w:rsidRDefault="00173161" w14:paraId="39C8E184" w14:textId="77777777">
      <w:pPr>
        <w:tabs>
          <w:tab w:val="left" w:pos="709"/>
        </w:tabs>
      </w:pPr>
      <w:r>
        <w:t xml:space="preserve"> </w:t>
      </w:r>
    </w:p>
    <w:p w:rsidR="00173161" w:rsidP="00173161" w:rsidRDefault="00173161" w14:paraId="6A80653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173161" w:rsidP="00173161" w:rsidRDefault="00173161" w14:paraId="5AB8984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173161" w:rsidP="00173161" w:rsidRDefault="00173161" w14:paraId="76B76BDB" w14:textId="77777777">
      <w:pPr>
        <w:tabs>
          <w:tab w:val="left" w:pos="709"/>
        </w:tabs>
      </w:pPr>
    </w:p>
    <w:p w:rsidR="00173161" w:rsidP="00173161" w:rsidRDefault="00173161" w14:paraId="75B19F0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173161" w:rsidP="00173161" w:rsidRDefault="00173161" w14:paraId="3A2DB92A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173161" w:rsidP="00173161" w:rsidRDefault="00173161" w14:paraId="072544F9" w14:textId="77777777">
      <w:pPr>
        <w:tabs>
          <w:tab w:val="left" w:pos="709"/>
        </w:tabs>
      </w:pPr>
    </w:p>
    <w:p w:rsidR="00173161" w:rsidP="00173161" w:rsidRDefault="00173161" w14:paraId="3BD3A739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173161" w:rsidP="00173161" w:rsidRDefault="00173161" w14:paraId="41C31A56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173161" w:rsidP="00173161" w:rsidRDefault="00173161" w14:paraId="74D62CE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173161" w:rsidP="00173161" w:rsidRDefault="00173161" w14:paraId="5785AE0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173161" w:rsidP="00173161" w:rsidRDefault="00173161" w14:paraId="3E73069C" w14:textId="77777777">
      <w:pPr>
        <w:tabs>
          <w:tab w:val="left" w:pos="709"/>
        </w:tabs>
      </w:pPr>
    </w:p>
    <w:p w:rsidR="00173161" w:rsidP="00173161" w:rsidRDefault="00173161" w14:paraId="5DD15900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173161" w:rsidP="00173161" w:rsidRDefault="00173161" w14:paraId="43503608" w14:textId="77777777">
      <w:pPr>
        <w:tabs>
          <w:tab w:val="left" w:pos="709"/>
        </w:tabs>
        <w:jc w:val="both"/>
      </w:pPr>
    </w:p>
    <w:p w:rsidR="00173161" w:rsidP="00173161" w:rsidRDefault="00173161" w14:paraId="7735B35C" w14:textId="77777777">
      <w:pPr>
        <w:tabs>
          <w:tab w:val="left" w:pos="709"/>
        </w:tabs>
      </w:pPr>
      <w:r>
        <w:t xml:space="preserve"> </w:t>
      </w:r>
      <w:r>
        <w:tab/>
        <w:t>13. St-2413/2019</w:t>
      </w:r>
    </w:p>
    <w:p w:rsidR="00173161" w:rsidP="00173161" w:rsidRDefault="00173161" w14:paraId="622EC42F" w14:textId="77777777">
      <w:pPr>
        <w:tabs>
          <w:tab w:val="left" w:pos="709"/>
        </w:tabs>
      </w:pPr>
    </w:p>
    <w:p w:rsidR="00173161" w:rsidP="00173161" w:rsidRDefault="00173161" w14:paraId="37293157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173161" w:rsidP="00173161" w:rsidRDefault="00173161" w14:paraId="4256B085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173161" w:rsidP="00173161" w:rsidRDefault="00173161" w14:paraId="12BEB6F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173161" w:rsidP="00173161" w:rsidRDefault="00173161" w14:paraId="397DAA46" w14:textId="77777777">
      <w:pPr>
        <w:tabs>
          <w:tab w:val="left" w:pos="709"/>
        </w:tabs>
        <w:jc w:val="both"/>
      </w:pPr>
    </w:p>
    <w:p w:rsidR="00173161" w:rsidP="00173161" w:rsidRDefault="00173161" w14:paraId="24FA0E08" w14:textId="77777777">
      <w:pPr>
        <w:tabs>
          <w:tab w:val="left" w:pos="709"/>
        </w:tabs>
        <w:jc w:val="both"/>
      </w:pPr>
      <w:r>
        <w:t xml:space="preserve">protiv </w:t>
      </w:r>
    </w:p>
    <w:p w:rsidR="00173161" w:rsidP="00173161" w:rsidRDefault="00173161" w14:paraId="27F9112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73161" w:rsidP="00173161" w:rsidRDefault="00173161" w14:paraId="19134974" w14:textId="77777777">
      <w:pPr>
        <w:tabs>
          <w:tab w:val="left" w:pos="709"/>
        </w:tabs>
        <w:ind w:left="708"/>
        <w:jc w:val="both"/>
      </w:pPr>
      <w:r>
        <w:tab/>
      </w:r>
      <w:proofErr w:type="spellStart"/>
      <w:r>
        <w:t>Industry</w:t>
      </w:r>
      <w:proofErr w:type="spellEnd"/>
      <w:r>
        <w:t xml:space="preserve"> </w:t>
      </w:r>
      <w:proofErr w:type="spellStart"/>
      <w:r>
        <w:t>concept</w:t>
      </w:r>
      <w:proofErr w:type="spellEnd"/>
      <w:r>
        <w:t xml:space="preserve"> bar j.d.o.o. za usluge, Zagreb, </w:t>
      </w:r>
      <w:proofErr w:type="spellStart"/>
      <w:r>
        <w:t>Iški</w:t>
      </w:r>
      <w:proofErr w:type="spellEnd"/>
      <w:r>
        <w:t xml:space="preserve"> put 1, OIB: 33563503509</w:t>
      </w:r>
    </w:p>
    <w:p w:rsidR="00173161" w:rsidP="00173161" w:rsidRDefault="00173161" w14:paraId="13F5A389" w14:textId="77777777">
      <w:pPr>
        <w:tabs>
          <w:tab w:val="left" w:pos="709"/>
        </w:tabs>
        <w:ind w:left="708"/>
        <w:jc w:val="both"/>
      </w:pPr>
    </w:p>
    <w:p w:rsidR="00173161" w:rsidP="00173161" w:rsidRDefault="00173161" w14:paraId="518F81AE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173161" w:rsidP="00173161" w:rsidRDefault="00173161" w14:paraId="096ED1EC" w14:textId="77777777">
      <w:pPr>
        <w:tabs>
          <w:tab w:val="left" w:pos="709"/>
        </w:tabs>
        <w:jc w:val="both"/>
      </w:pPr>
    </w:p>
    <w:p w:rsidR="00173161" w:rsidP="00173161" w:rsidRDefault="00173161" w14:paraId="7B77F8D0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173161" w:rsidP="00173161" w:rsidRDefault="00173161" w14:paraId="4491389A" w14:textId="77777777">
      <w:pPr>
        <w:tabs>
          <w:tab w:val="left" w:pos="709"/>
        </w:tabs>
      </w:pPr>
    </w:p>
    <w:p w:rsidR="00173161" w:rsidP="00173161" w:rsidRDefault="00173161" w14:paraId="12353B2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173161" w:rsidP="00173161" w:rsidRDefault="00173161" w14:paraId="1F2AD40F" w14:textId="77777777">
      <w:pPr>
        <w:tabs>
          <w:tab w:val="left" w:pos="709"/>
        </w:tabs>
      </w:pPr>
    </w:p>
    <w:p w:rsidR="00173161" w:rsidP="00173161" w:rsidRDefault="00173161" w14:paraId="4916003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173161" w:rsidP="00173161" w:rsidRDefault="00173161" w14:paraId="6C1323BB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173161" w:rsidP="00173161" w:rsidRDefault="00173161" w14:paraId="354EB066" w14:textId="77777777">
      <w:pPr>
        <w:tabs>
          <w:tab w:val="left" w:pos="709"/>
        </w:tabs>
      </w:pPr>
    </w:p>
    <w:p w:rsidR="00942A2A" w:rsidP="003D06B2" w:rsidRDefault="00942A2A" w14:paraId="0C0AFC98" w14:textId="0C0AFC98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3161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7316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316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316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316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316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17316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7316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7316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31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16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16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16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16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7316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3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316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5773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2413</izvorni_sadrzaj>
    <derivirana_varijabla naziv="DomainObject.Predmet.Broj_1">2413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rujna 2019.</izvorni_sadrzaj>
    <derivirana_varijabla naziv="DomainObject.Predmet.DatumIzradeOptuznogAkta_1">23. rujna 2019.</derivirana_varijabla>
  </DomainObject.Predmet.DatumIzradeOptuznogAkta>
  <DomainObject.Predmet.DatumIzradeOptuznogAktaFormated>
    <izvorni_sadrzaj>23.9.2019.</izvorni_sadrzaj>
    <derivirana_varijabla naziv="DomainObject.Predmet.DatumIzradeOptuznogAktaFormated_1">23.9.2019.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St-2413/2019</izvorni_sadrzaj>
    <derivirana_varijabla naziv="DomainObject.Predmet.OznakaBroj_1">St-2413/2019</derivirana_varijabla>
  </DomainObject.Predmet.OznakaBroj>
  <DomainObject.Predmet.OznakaBrojOptuznogAkta>
    <izvorni_sadrzaj>04-06-19-4101</izvorni_sadrzaj>
    <derivirana_varijabla naziv="DomainObject.Predmet.OznakaBrojOptuznogAkta_1">04-06-19-4101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Industry concept bar j.d.o.o. za usluge</izvorni_sadrzaj>
    <derivirana_varijabla naziv="DomainObject.Predmet.ProtustrankaFormated_1">  Industry concept bar j.d.o.o. za usluge</derivirana_varijabla>
  </DomainObject.Predmet.ProtustrankaFormated>
  <DomainObject.Predmet.ProtustrankaFormatedOIB>
    <izvorni_sadrzaj>  Industry concept bar j.d.o.o. za usluge, OIB 33563503509</izvorni_sadrzaj>
    <derivirana_varijabla naziv="DomainObject.Predmet.ProtustrankaFormatedOIB_1">  Industry concept bar j.d.o.o. za usluge, OIB 33563503509</derivirana_varijabla>
  </DomainObject.Predmet.ProtustrankaFormatedOIB>
  <DomainObject.Predmet.ProtustrankaFormatedWithAdress>
    <izvorni_sadrzaj> Industry concept bar j.d.o.o. za usluge, Iški put 1, 10000 Zagreb</izvorni_sadrzaj>
    <derivirana_varijabla naziv="DomainObject.Predmet.ProtustrankaFormatedWithAdress_1"> Industry concept bar j.d.o.o. za usluge, Iški put 1, 10000 Zagreb</derivirana_varijabla>
  </DomainObject.Predmet.ProtustrankaFormatedWithAdress>
  <DomainObject.Predmet.ProtustrankaFormatedWithAdressOIB>
    <izvorni_sadrzaj> Industry concept bar j.d.o.o. za usluge, OIB 33563503509, Iški put 1, 10000 Zagreb</izvorni_sadrzaj>
    <derivirana_varijabla naziv="DomainObject.Predmet.ProtustrankaFormatedWithAdressOIB_1"> Industry concept bar j.d.o.o. za usluge, OIB 33563503509, Iški put 1, 10000 Zagreb</derivirana_varijabla>
  </DomainObject.Predmet.ProtustrankaFormatedWithAdressOIB>
  <DomainObject.Predmet.ProtustrankaWithAdress>
    <izvorni_sadrzaj>Industry concept bar j.d.o.o. za usluge Iški put 1, 10000 Zagreb</izvorni_sadrzaj>
    <derivirana_varijabla naziv="DomainObject.Predmet.ProtustrankaWithAdress_1">Industry concept bar j.d.o.o. za usluge Iški put 1, 10000 Zagreb</derivirana_varijabla>
  </DomainObject.Predmet.ProtustrankaWithAdress>
  <DomainObject.Predmet.ProtustrankaWithAdressOIB>
    <izvorni_sadrzaj>Industry concept bar j.d.o.o. za usluge, OIB 33563503509, Iški put 1, 10000 Zagreb</izvorni_sadrzaj>
    <derivirana_varijabla naziv="DomainObject.Predmet.ProtustrankaWithAdressOIB_1">Industry concept bar j.d.o.o. za usluge, OIB 33563503509, Iški put 1, 10000 Zagreb</derivirana_varijabla>
  </DomainObject.Predmet.ProtustrankaWithAdressOIB>
  <DomainObject.Predmet.ProtustrankaNazivFormated>
    <izvorni_sadrzaj>Industry concept bar j.d.o.o. za usluge</izvorni_sadrzaj>
    <derivirana_varijabla naziv="DomainObject.Predmet.ProtustrankaNazivFormated_1">Industry concept bar j.d.o.o. za usluge</derivirana_varijabla>
  </DomainObject.Predmet.ProtustrankaNazivFormated>
  <DomainObject.Predmet.ProtustrankaNazivFormatedOIB>
    <izvorni_sadrzaj>Industry concept bar j.d.o.o. za usluge, OIB 33563503509</izvorni_sadrzaj>
    <derivirana_varijabla naziv="DomainObject.Predmet.ProtustrankaNazivFormatedOIB_1">Industry concept bar j.d.o.o. za usluge, OIB 33563503509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Industry concept bar j.d.o.o. za usluge</item>
    </izvorni_sadrzaj>
    <derivirana_varijabla naziv="DomainObject.Predmet.ProtuStrankaListFormated_1">
      <item>Industry concept bar j.d.o.o. za usluge</item>
    </derivirana_varijabla>
  </DomainObject.Predmet.ProtuStrankaListFormated>
  <DomainObject.Predmet.ProtuStrankaListFormatedOIB>
    <izvorni_sadrzaj>
      <item>Industry concept bar j.d.o.o. za usluge, OIB 33563503509</item>
    </izvorni_sadrzaj>
    <derivirana_varijabla naziv="DomainObject.Predmet.ProtuStrankaListFormatedOIB_1">
      <item>Industry concept bar j.d.o.o. za usluge, OIB 33563503509</item>
    </derivirana_varijabla>
  </DomainObject.Predmet.ProtuStrankaListFormatedOIB>
  <DomainObject.Predmet.ProtuStrankaListFormatedWithAdress>
    <izvorni_sadrzaj>
      <item>Industry concept bar j.d.o.o. za usluge, Iški put 1, 10000 Zagreb</item>
    </izvorni_sadrzaj>
    <derivirana_varijabla naziv="DomainObject.Predmet.ProtuStrankaListFormatedWithAdress_1">
      <item>Industry concept bar j.d.o.o. za usluge, Iški put 1, 10000 Zagreb</item>
    </derivirana_varijabla>
  </DomainObject.Predmet.ProtuStrankaListFormatedWithAdress>
  <DomainObject.Predmet.ProtuStrankaListFormatedWithAdressOIB>
    <izvorni_sadrzaj>
      <item>Industry concept bar j.d.o.o. za usluge, OIB 33563503509, Iški put 1, 10000 Zagreb</item>
    </izvorni_sadrzaj>
    <derivirana_varijabla naziv="DomainObject.Predmet.ProtuStrankaListFormatedWithAdressOIB_1">
      <item>Industry concept bar j.d.o.o. za usluge, OIB 33563503509, Iški put 1, 10000 Zagreb</item>
    </derivirana_varijabla>
  </DomainObject.Predmet.ProtuStrankaListFormatedWithAdressOIB>
  <DomainObject.Predmet.ProtuStrankaListNazivFormated>
    <izvorni_sadrzaj>
      <item>Industry concept bar j.d.o.o. za usluge</item>
    </izvorni_sadrzaj>
    <derivirana_varijabla naziv="DomainObject.Predmet.ProtuStrankaListNazivFormated_1">
      <item>Industry concept bar j.d.o.o. za usluge</item>
    </derivirana_varijabla>
  </DomainObject.Predmet.ProtuStrankaListNazivFormated>
  <DomainObject.Predmet.ProtuStrankaListNazivFormatedOIB>
    <izvorni_sadrzaj>
      <item>Industry concept bar j.d.o.o. za usluge, OIB 33563503509</item>
    </izvorni_sadrzaj>
    <derivirana_varijabla naziv="DomainObject.Predmet.ProtuStrankaListNazivFormatedOIB_1">
      <item>Industry concept bar j.d.o.o. za usluge, OIB 33563503509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Industry concept bar j.d.o.o. za usluge</izvorni_sadrzaj>
    <derivirana_varijabla naziv="DomainObject.Predmet.ProtustrankaIDrugi_1">Industry concept bar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Industry concept bar j.d.o.o. za usluge, OIB 33563503509, Iški put 1, 10000 Zagreb</izvorni_sadrzaj>
    <derivirana_varijabla naziv="DomainObject.Predmet.ProtustrankaIDrugiAdressOIB_1">Industry concept bar j.d.o.o. za usluge, OIB 33563503509, Iški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Industry concept bar j.d.o.o. za usluge</item>
      <item>Financijska agencija</item>
    </izvorni_sadrzaj>
    <derivirana_varijabla naziv="DomainObject.Predmet.SudioniciListNaziv_1">
      <item>Industry concept bar j.d.o.o. za usluge</item>
      <item>Financijska agencija</item>
    </derivirana_varijabla>
  </DomainObject.Predmet.SudioniciListNaziv>
  <DomainObject.Predmet.SudioniciListAdressOIB>
    <izvorni_sadrzaj>
      <item>Industry concept bar j.d.o.o. za usluge, OIB 33563503509, Iški put 1,10000 Zagreb</item>
      <item>Financijska agencija, OIB 85821130368, TRG SVIBANJSKIH ŽRTAVA 1995. 1,10000 Zagreb</item>
    </izvorni_sadrzaj>
    <derivirana_varijabla naziv="DomainObject.Predmet.SudioniciListAdressOIB_1">
      <item>Industry concept bar j.d.o.o. za usluge, OIB 33563503509, Iški put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33563503509</item>
      <item>, OIB 85821130368</item>
    </izvorni_sadrzaj>
    <derivirana_varijabla naziv="DomainObject.Predmet.SudioniciListNazivOIB_1">
      <item>, OIB 33563503509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833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